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关于综合素质课在线课程网上选课和在线学习的通知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各院（系）：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为了进一步推进研究生课程改革，丰富研究生的教学资源和学习方式，从2017-2018学年第一学期开始对硕士研究生的非学位必修课程《综合素质课》进行改革，综合素质课采用了网络在线课程。我校引进4门超星尔雅课程供研究生进行网络在线学习，课程由来自18所高校的教授专家、10位诺奖大师进行讲解。经课程反馈，课程内容符合研究生综合素质教育的要求，并取得了较好的教学效果。从本学期开始，综合素质课不再开设校内讲座，仅以网络在线课程作为课程学习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此外，本学期网络在线课程已开通，请各院（系）通知研究生结合自己情况选择一门课程在线学习，选课流程：登陆“河海大学研究生管理信息系统”-“培养管理”-“综合素质课报名”，选课截止时间为2018年9月23日，具体课程信息及在线学习方式见附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附件1：综合素质课在线课程简介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附件2：综合素质课在线课程学习方式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53" w:firstLineChars="2162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研究生院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93" w:firstLineChars="1962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2018年9月7日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417949"/>
    <w:rsid w:val="0815428A"/>
    <w:rsid w:val="0DBD02A3"/>
    <w:rsid w:val="11C17E26"/>
    <w:rsid w:val="13B43CB0"/>
    <w:rsid w:val="1CDF0CEF"/>
    <w:rsid w:val="22CA73EB"/>
    <w:rsid w:val="36D032E2"/>
    <w:rsid w:val="3F9D123D"/>
    <w:rsid w:val="46360F6D"/>
    <w:rsid w:val="46675AC3"/>
    <w:rsid w:val="5C457D72"/>
    <w:rsid w:val="63EE34B9"/>
    <w:rsid w:val="679D3C7C"/>
    <w:rsid w:val="67C840FF"/>
    <w:rsid w:val="699544F4"/>
    <w:rsid w:val="6A153CD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宋体" w:hAnsi="宋体" w:eastAsia="宋体" w:cs="Times New Roman"/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2018-08-29T03:43:00Z</dcterms:created>
  <dc:creator>夜灵</dc:creator>
  <cp:lastModifiedBy>夜灵</cp:lastModifiedBy>
  <cp:lastPrinted>2018-09-07T02:06:43Z</cp:lastPrinted>
  <dcterms:modified xsi:type="dcterms:W3CDTF">2018-09-07T02:51:06Z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